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606" w:rsidRDefault="00975606" w:rsidP="00576C1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 </w:t>
      </w:r>
      <w:r>
        <w:rPr>
          <w:rFonts w:ascii="黑体" w:eastAsia="黑体" w:hAnsi="黑体" w:cs="黑体" w:hint="eastAsia"/>
          <w:sz w:val="21"/>
          <w:szCs w:val="21"/>
        </w:rPr>
        <w:t>借款合同　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697"/>
        <w:gridCol w:w="2700"/>
        <w:gridCol w:w="1260"/>
        <w:gridCol w:w="1433"/>
        <w:gridCol w:w="1222"/>
      </w:tblGrid>
      <w:tr w:rsidR="00975606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cs="微软雅黑"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cs="微软雅黑"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cs="微软雅黑"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cs="微软雅黑"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cs="微软雅黑"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75606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申请人的身份材料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sz w:val="18"/>
                <w:szCs w:val="18"/>
              </w:rPr>
            </w:pPr>
            <w:r w:rsidRPr="00576C18">
              <w:rPr>
                <w:rFonts w:cs="微软雅黑"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75606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cs="微软雅黑" w:hint="eastAsia"/>
                <w:sz w:val="18"/>
                <w:szCs w:val="18"/>
              </w:rPr>
              <w:t>真实有效；法定代表人亲自办理则无需提供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75606">
        <w:trPr>
          <w:trHeight w:val="37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合同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合同公证处可代拟合同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75606">
        <w:trPr>
          <w:trHeight w:val="37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财产凭证及抵押物清单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真实有效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</w:p>
        </w:tc>
      </w:tr>
      <w:tr w:rsidR="00975606">
        <w:trPr>
          <w:trHeight w:val="56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股东会（董事会）决议、公司章程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真实有效；法人需提供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</w:p>
        </w:tc>
      </w:tr>
      <w:tr w:rsidR="00975606">
        <w:trPr>
          <w:trHeight w:val="56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申请人婚姻状况材料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真实有效；自然人需提供；申请人已婚的需夫妻到场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</w:p>
        </w:tc>
      </w:tr>
      <w:tr w:rsidR="00975606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both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jc w:val="center"/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75606" w:rsidRDefault="00975606" w:rsidP="0097560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975606" w:rsidRDefault="00975606" w:rsidP="00576C1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  <w:bookmarkStart w:id="0" w:name="_GoBack"/>
      <w:bookmarkEnd w:id="0"/>
    </w:p>
    <w:p w:rsidR="00975606" w:rsidRDefault="00975606" w:rsidP="00411E0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 xml:space="preserve">　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97560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cs="微软雅黑" w:hint="eastAsia"/>
                <w:sz w:val="18"/>
                <w:szCs w:val="18"/>
              </w:rPr>
              <w:t>个工作日</w:t>
            </w:r>
          </w:p>
        </w:tc>
      </w:tr>
      <w:tr w:rsidR="0097560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cs="微软雅黑"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975606">
        <w:trPr>
          <w:trHeight w:val="1538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cs="微软雅黑"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7560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cs="微软雅黑"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606" w:rsidRDefault="00975606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微软雅黑"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75606" w:rsidRDefault="0097560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微软雅黑"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75606" w:rsidRDefault="00975606">
      <w:pPr>
        <w:spacing w:line="220" w:lineRule="atLeast"/>
        <w:rPr>
          <w:rFonts w:cs="Times New Roman"/>
        </w:rPr>
      </w:pPr>
    </w:p>
    <w:sectPr w:rsidR="00975606" w:rsidSect="00D2091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70172"/>
    <w:rsid w:val="00091004"/>
    <w:rsid w:val="0014397C"/>
    <w:rsid w:val="00160976"/>
    <w:rsid w:val="002341F4"/>
    <w:rsid w:val="002C49F2"/>
    <w:rsid w:val="00323B43"/>
    <w:rsid w:val="003C1BBA"/>
    <w:rsid w:val="003D37D8"/>
    <w:rsid w:val="00411E02"/>
    <w:rsid w:val="00426133"/>
    <w:rsid w:val="004358AB"/>
    <w:rsid w:val="004535C3"/>
    <w:rsid w:val="00516249"/>
    <w:rsid w:val="00576C18"/>
    <w:rsid w:val="005F7937"/>
    <w:rsid w:val="0076521D"/>
    <w:rsid w:val="007C3C0E"/>
    <w:rsid w:val="007F1C3E"/>
    <w:rsid w:val="008B7726"/>
    <w:rsid w:val="00975606"/>
    <w:rsid w:val="00A963BC"/>
    <w:rsid w:val="00B400B9"/>
    <w:rsid w:val="00C611DB"/>
    <w:rsid w:val="00C74445"/>
    <w:rsid w:val="00CA680A"/>
    <w:rsid w:val="00D20913"/>
    <w:rsid w:val="00D31D50"/>
    <w:rsid w:val="00D3557F"/>
    <w:rsid w:val="00F56E5D"/>
    <w:rsid w:val="00FB7803"/>
    <w:rsid w:val="2D091504"/>
    <w:rsid w:val="36DE043D"/>
    <w:rsid w:val="386B7B9F"/>
    <w:rsid w:val="5D55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13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2091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0913"/>
    <w:rPr>
      <w:rFonts w:ascii="Tahoma" w:hAnsi="Tahoma" w:cs="Tahoma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D209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0913"/>
    <w:rPr>
      <w:rFonts w:ascii="Tahoma" w:hAnsi="Tahoma" w:cs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117</Words>
  <Characters>668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表1  借款合同（法人）　申请材料目录 </dc:title>
  <dc:subject/>
  <dc:creator>Administrator</dc:creator>
  <cp:keywords/>
  <dc:description/>
  <cp:lastModifiedBy>未定义</cp:lastModifiedBy>
  <cp:revision>6</cp:revision>
  <dcterms:created xsi:type="dcterms:W3CDTF">2018-07-21T12:17:00Z</dcterms:created>
  <dcterms:modified xsi:type="dcterms:W3CDTF">2018-08-04T08:55:00Z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